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CFE20" w14:textId="77777777" w:rsidR="002711A8" w:rsidRDefault="002711A8" w:rsidP="00271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KELAWE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89E02C4" w14:textId="77777777" w:rsidR="002711A8" w:rsidRDefault="002711A8" w:rsidP="00271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Tavistock Monastery.</w:t>
      </w:r>
    </w:p>
    <w:p w14:paraId="20DCFDAF" w14:textId="77777777" w:rsidR="002711A8" w:rsidRDefault="002711A8" w:rsidP="002711A8">
      <w:pPr>
        <w:pStyle w:val="NoSpacing"/>
        <w:rPr>
          <w:rFonts w:cs="Times New Roman"/>
          <w:szCs w:val="24"/>
        </w:rPr>
      </w:pPr>
    </w:p>
    <w:p w14:paraId="58FCEC4D" w14:textId="77777777" w:rsidR="002711A8" w:rsidRDefault="002711A8" w:rsidP="002711A8">
      <w:pPr>
        <w:pStyle w:val="NoSpacing"/>
        <w:rPr>
          <w:rFonts w:cs="Times New Roman"/>
          <w:szCs w:val="24"/>
        </w:rPr>
      </w:pPr>
    </w:p>
    <w:p w14:paraId="7A023BFB" w14:textId="77777777" w:rsidR="002711A8" w:rsidRDefault="002711A8" w:rsidP="00271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deacon.</w:t>
      </w:r>
    </w:p>
    <w:p w14:paraId="42C40F9C" w14:textId="77777777" w:rsidR="002711A8" w:rsidRDefault="002711A8" w:rsidP="00271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6979E39" w14:textId="77777777" w:rsidR="002711A8" w:rsidRDefault="002711A8" w:rsidP="002711A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p.198)</w:t>
      </w:r>
    </w:p>
    <w:p w14:paraId="319DE6A5" w14:textId="77777777" w:rsidR="002711A8" w:rsidRDefault="002711A8" w:rsidP="002711A8">
      <w:pPr>
        <w:pStyle w:val="NoSpacing"/>
        <w:rPr>
          <w:rFonts w:cs="Times New Roman"/>
          <w:szCs w:val="24"/>
        </w:rPr>
      </w:pPr>
    </w:p>
    <w:p w14:paraId="11A61E30" w14:textId="77777777" w:rsidR="002711A8" w:rsidRDefault="002711A8" w:rsidP="002711A8">
      <w:pPr>
        <w:pStyle w:val="NoSpacing"/>
        <w:rPr>
          <w:rFonts w:cs="Times New Roman"/>
          <w:szCs w:val="24"/>
        </w:rPr>
      </w:pPr>
    </w:p>
    <w:p w14:paraId="2CE0CD8A" w14:textId="77777777" w:rsidR="002711A8" w:rsidRDefault="002711A8" w:rsidP="00271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2023</w:t>
      </w:r>
    </w:p>
    <w:p w14:paraId="65E758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4F1AC" w14:textId="77777777" w:rsidR="002711A8" w:rsidRDefault="002711A8" w:rsidP="009139A6">
      <w:r>
        <w:separator/>
      </w:r>
    </w:p>
  </w:endnote>
  <w:endnote w:type="continuationSeparator" w:id="0">
    <w:p w14:paraId="53ABF81C" w14:textId="77777777" w:rsidR="002711A8" w:rsidRDefault="002711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B1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57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DA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5F64" w14:textId="77777777" w:rsidR="002711A8" w:rsidRDefault="002711A8" w:rsidP="009139A6">
      <w:r>
        <w:separator/>
      </w:r>
    </w:p>
  </w:footnote>
  <w:footnote w:type="continuationSeparator" w:id="0">
    <w:p w14:paraId="4DB4F5B5" w14:textId="77777777" w:rsidR="002711A8" w:rsidRDefault="002711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8A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5B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F3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1A8"/>
    <w:rsid w:val="000666E0"/>
    <w:rsid w:val="002510B7"/>
    <w:rsid w:val="002711A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D769C"/>
  <w15:chartTrackingRefBased/>
  <w15:docId w15:val="{AFD3D0C8-2D77-4984-BD83-51315CCC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2023-11-16T19:06:00Z</dcterms:created>
  <dcterms:modified xsi:type="dcterms:W3CDTF">2023-11-16T19:07:00Z</dcterms:modified>
</cp:coreProperties>
</file>